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p>
    <w:p w:rsidR="00681581" w:rsidRDefault="006140E8" w:rsidP="00681581">
      <w:pPr>
        <w:pStyle w:val="ODOT1BodyStyle"/>
      </w:pPr>
      <w:r>
        <w:t>Joseph E. &amp; Terry E. Brown</w:t>
      </w:r>
    </w:p>
    <w:p w:rsidR="00755752" w:rsidRDefault="006140E8" w:rsidP="00681581">
      <w:pPr>
        <w:pStyle w:val="ODOT1BodyStyle"/>
      </w:pPr>
      <w:r>
        <w:t>11382 S.R. 335</w:t>
      </w:r>
    </w:p>
    <w:p w:rsidR="008F5340" w:rsidRDefault="006140E8" w:rsidP="00681581">
      <w:pPr>
        <w:pStyle w:val="ODOT1BodyStyle"/>
      </w:pPr>
      <w:r>
        <w:t>Lucasville, Oh</w:t>
      </w:r>
      <w:r w:rsidR="00052CFA">
        <w:t xml:space="preserve"> 456</w:t>
      </w:r>
      <w:r>
        <w:t>48</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FB" w:rsidRDefault="007B48FB" w:rsidP="003E267F">
      <w:pPr>
        <w:spacing w:after="0" w:line="240" w:lineRule="auto"/>
      </w:pPr>
      <w:r>
        <w:separator/>
      </w:r>
    </w:p>
  </w:endnote>
  <w:endnote w:type="continuationSeparator" w:id="0">
    <w:p w:rsidR="007B48FB" w:rsidRDefault="007B48FB"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FB" w:rsidRDefault="007B48FB" w:rsidP="003E267F">
      <w:pPr>
        <w:spacing w:after="0" w:line="240" w:lineRule="auto"/>
      </w:pPr>
      <w:r>
        <w:separator/>
      </w:r>
    </w:p>
  </w:footnote>
  <w:footnote w:type="continuationSeparator" w:id="0">
    <w:p w:rsidR="007B48FB" w:rsidRDefault="007B48FB"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140E8"/>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BE348A"/>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9</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5</cp:revision>
  <cp:lastPrinted>2021-07-20T14:53:00Z</cp:lastPrinted>
  <dcterms:created xsi:type="dcterms:W3CDTF">2021-07-20T15:04:00Z</dcterms:created>
  <dcterms:modified xsi:type="dcterms:W3CDTF">2021-08-06T16:09:00Z</dcterms:modified>
</cp:coreProperties>
</file>